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3F254" w14:textId="3291CECC" w:rsidR="006B2F86" w:rsidRDefault="00BE27F9" w:rsidP="00E71FC3">
      <w:pPr>
        <w:pStyle w:val="NoSpacing"/>
      </w:pPr>
      <w:r>
        <w:rPr>
          <w:u w:val="single"/>
        </w:rPr>
        <w:t>Thomas JAKSON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14:paraId="1EB73B35" w14:textId="0BA7F0AE" w:rsidR="00BE27F9" w:rsidRDefault="00BE27F9" w:rsidP="00E71FC3">
      <w:pPr>
        <w:pStyle w:val="NoSpacing"/>
      </w:pPr>
      <w:r>
        <w:t>of York.</w:t>
      </w:r>
    </w:p>
    <w:p w14:paraId="44C902FA" w14:textId="6E83FA66" w:rsidR="00BE27F9" w:rsidRDefault="00BE27F9" w:rsidP="00E71FC3">
      <w:pPr>
        <w:pStyle w:val="NoSpacing"/>
      </w:pPr>
    </w:p>
    <w:p w14:paraId="582A0321" w14:textId="5EC6EE5D" w:rsidR="00BE27F9" w:rsidRDefault="00BE27F9" w:rsidP="00E71FC3">
      <w:pPr>
        <w:pStyle w:val="NoSpacing"/>
      </w:pPr>
    </w:p>
    <w:p w14:paraId="10B35CC6" w14:textId="76C940ED" w:rsidR="00BE27F9" w:rsidRDefault="00BE27F9" w:rsidP="00E71FC3">
      <w:pPr>
        <w:pStyle w:val="NoSpacing"/>
      </w:pPr>
      <w:r>
        <w:t>20 Jan.1503</w:t>
      </w:r>
      <w:r>
        <w:tab/>
      </w:r>
      <w:r>
        <w:t>He made his Will.   (W.Y.R. p.93)</w:t>
      </w:r>
    </w:p>
    <w:p w14:paraId="21CCAC66" w14:textId="43FE98E6" w:rsidR="00BE27F9" w:rsidRDefault="00BE27F9" w:rsidP="00E71FC3">
      <w:pPr>
        <w:pStyle w:val="NoSpacing"/>
      </w:pPr>
    </w:p>
    <w:p w14:paraId="193C9336" w14:textId="43E8486C" w:rsidR="00BE27F9" w:rsidRDefault="00BE27F9" w:rsidP="00E71FC3">
      <w:pPr>
        <w:pStyle w:val="NoSpacing"/>
      </w:pPr>
    </w:p>
    <w:p w14:paraId="412F2DDA" w14:textId="65F17A89" w:rsidR="00BE27F9" w:rsidRPr="00BE27F9" w:rsidRDefault="00BE27F9" w:rsidP="00E71FC3">
      <w:pPr>
        <w:pStyle w:val="NoSpacing"/>
      </w:pPr>
      <w:r>
        <w:t>19 January 2019</w:t>
      </w:r>
      <w:bookmarkStart w:id="0" w:name="_GoBack"/>
      <w:bookmarkEnd w:id="0"/>
    </w:p>
    <w:sectPr w:rsidR="00BE27F9" w:rsidRPr="00BE27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52DA1" w14:textId="77777777" w:rsidR="00BE27F9" w:rsidRDefault="00BE27F9" w:rsidP="00E71FC3">
      <w:pPr>
        <w:spacing w:after="0" w:line="240" w:lineRule="auto"/>
      </w:pPr>
      <w:r>
        <w:separator/>
      </w:r>
    </w:p>
  </w:endnote>
  <w:endnote w:type="continuationSeparator" w:id="0">
    <w:p w14:paraId="328CFE01" w14:textId="77777777" w:rsidR="00BE27F9" w:rsidRDefault="00BE27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F12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453FC" w14:textId="77777777" w:rsidR="00BE27F9" w:rsidRDefault="00BE27F9" w:rsidP="00E71FC3">
      <w:pPr>
        <w:spacing w:after="0" w:line="240" w:lineRule="auto"/>
      </w:pPr>
      <w:r>
        <w:separator/>
      </w:r>
    </w:p>
  </w:footnote>
  <w:footnote w:type="continuationSeparator" w:id="0">
    <w:p w14:paraId="10F8849F" w14:textId="77777777" w:rsidR="00BE27F9" w:rsidRDefault="00BE27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F9"/>
    <w:rsid w:val="001A7C09"/>
    <w:rsid w:val="00577BD5"/>
    <w:rsid w:val="00656CBA"/>
    <w:rsid w:val="006A1F77"/>
    <w:rsid w:val="00733BE7"/>
    <w:rsid w:val="00AB52E8"/>
    <w:rsid w:val="00B16D3F"/>
    <w:rsid w:val="00BB41AC"/>
    <w:rsid w:val="00BE27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76923"/>
  <w15:chartTrackingRefBased/>
  <w15:docId w15:val="{01BB84E4-C327-48E8-95A2-2DB828B5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2019-01-19T22:17:00Z</dcterms:created>
  <dcterms:modified xsi:type="dcterms:W3CDTF">2019-01-19T22:19:00Z</dcterms:modified>
</cp:coreProperties>
</file>